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961F1" w14:textId="77777777" w:rsidR="0087623C" w:rsidRDefault="0087623C" w:rsidP="0087623C">
      <w:pPr>
        <w:pStyle w:val="NoSpacing"/>
      </w:pPr>
      <w:r>
        <w:rPr>
          <w:u w:val="single"/>
        </w:rPr>
        <w:t>John CRAKE</w:t>
      </w:r>
      <w:r>
        <w:t xml:space="preserve">    </w:t>
      </w:r>
      <w:proofErr w:type="gramStart"/>
      <w:r>
        <w:t xml:space="preserve">   (</w:t>
      </w:r>
      <w:proofErr w:type="gramEnd"/>
      <w:r>
        <w:t>fl.1454)</w:t>
      </w:r>
    </w:p>
    <w:p w14:paraId="75CF4A0B" w14:textId="77777777" w:rsidR="0087623C" w:rsidRDefault="0087623C" w:rsidP="0087623C">
      <w:pPr>
        <w:pStyle w:val="NoSpacing"/>
      </w:pPr>
    </w:p>
    <w:p w14:paraId="2C586CA0" w14:textId="77777777" w:rsidR="0087623C" w:rsidRDefault="0087623C" w:rsidP="0087623C">
      <w:pPr>
        <w:pStyle w:val="NoSpacing"/>
      </w:pPr>
    </w:p>
    <w:p w14:paraId="574C0DDD" w14:textId="77777777" w:rsidR="0087623C" w:rsidRDefault="0087623C" w:rsidP="0087623C">
      <w:pPr>
        <w:pStyle w:val="NoSpacing"/>
      </w:pPr>
      <w:r>
        <w:t xml:space="preserve">  9 Apr.1454</w:t>
      </w:r>
      <w:r>
        <w:tab/>
        <w:t xml:space="preserve">He was appointed Controller of the customs and subsidy on wools, </w:t>
      </w:r>
      <w:proofErr w:type="gramStart"/>
      <w:r>
        <w:t>wool-fells</w:t>
      </w:r>
      <w:proofErr w:type="gramEnd"/>
    </w:p>
    <w:p w14:paraId="1BBCCC07" w14:textId="77777777" w:rsidR="0087623C" w:rsidRDefault="0087623C" w:rsidP="0087623C">
      <w:pPr>
        <w:pStyle w:val="NoSpacing"/>
      </w:pPr>
      <w:r>
        <w:tab/>
      </w:r>
      <w:r>
        <w:tab/>
        <w:t>and hides in the port of London.</w:t>
      </w:r>
    </w:p>
    <w:p w14:paraId="34EBDBDF" w14:textId="77777777" w:rsidR="0087623C" w:rsidRDefault="0087623C" w:rsidP="0087623C">
      <w:pPr>
        <w:pStyle w:val="NoSpacing"/>
      </w:pPr>
      <w:r>
        <w:tab/>
      </w:r>
      <w:r>
        <w:tab/>
        <w:t>(C.P.R. 1452-61 p.156)</w:t>
      </w:r>
    </w:p>
    <w:p w14:paraId="575EBDBF" w14:textId="77777777" w:rsidR="0087623C" w:rsidRDefault="0087623C" w:rsidP="0087623C">
      <w:pPr>
        <w:pStyle w:val="NoSpacing"/>
      </w:pPr>
    </w:p>
    <w:p w14:paraId="68A22A04" w14:textId="77777777" w:rsidR="0087623C" w:rsidRDefault="0087623C" w:rsidP="0087623C">
      <w:pPr>
        <w:pStyle w:val="NoSpacing"/>
      </w:pPr>
    </w:p>
    <w:p w14:paraId="3032CF4B" w14:textId="77777777" w:rsidR="0087623C" w:rsidRDefault="0087623C" w:rsidP="0087623C">
      <w:pPr>
        <w:pStyle w:val="NoSpacing"/>
      </w:pPr>
      <w:r>
        <w:t xml:space="preserve">  4 August 2024</w:t>
      </w:r>
    </w:p>
    <w:p w14:paraId="26334E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29174" w14:textId="77777777" w:rsidR="0087623C" w:rsidRDefault="0087623C" w:rsidP="009139A6">
      <w:r>
        <w:separator/>
      </w:r>
    </w:p>
  </w:endnote>
  <w:endnote w:type="continuationSeparator" w:id="0">
    <w:p w14:paraId="668CE8A1" w14:textId="77777777" w:rsidR="0087623C" w:rsidRDefault="008762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F0C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9FB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FA3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1BF90" w14:textId="77777777" w:rsidR="0087623C" w:rsidRDefault="0087623C" w:rsidP="009139A6">
      <w:r>
        <w:separator/>
      </w:r>
    </w:p>
  </w:footnote>
  <w:footnote w:type="continuationSeparator" w:id="0">
    <w:p w14:paraId="31FA7BE2" w14:textId="77777777" w:rsidR="0087623C" w:rsidRDefault="008762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B56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0B9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BE1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23C"/>
    <w:rsid w:val="000666E0"/>
    <w:rsid w:val="002510B7"/>
    <w:rsid w:val="00270799"/>
    <w:rsid w:val="004F0CBB"/>
    <w:rsid w:val="005C130B"/>
    <w:rsid w:val="00826F5C"/>
    <w:rsid w:val="0087623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2B504"/>
  <w15:chartTrackingRefBased/>
  <w15:docId w15:val="{632DADED-DB2C-4D3D-9330-46E13F75C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2024-08-06T19:59:00Z</dcterms:created>
  <dcterms:modified xsi:type="dcterms:W3CDTF">2024-08-06T19:59:00Z</dcterms:modified>
</cp:coreProperties>
</file>